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3518B">
        <w:rPr>
          <w:rFonts w:ascii="Arial" w:hAnsi="Arial" w:cs="Arial"/>
          <w:b/>
          <w:caps/>
          <w:sz w:val="28"/>
          <w:szCs w:val="28"/>
        </w:rPr>
        <w:t>48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3518B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518B">
              <w:rPr>
                <w:rFonts w:ascii="Arial" w:hAnsi="Arial" w:cs="Arial"/>
                <w:sz w:val="20"/>
                <w:szCs w:val="20"/>
              </w:rPr>
              <w:t xml:space="preserve">Cumprimenta o funcionário Renan Vieira Rosa pelo auxílio prestado ao munícipe Sr. </w:t>
            </w:r>
            <w:proofErr w:type="spellStart"/>
            <w:r w:rsidRPr="0023518B">
              <w:rPr>
                <w:rFonts w:ascii="Arial" w:hAnsi="Arial" w:cs="Arial"/>
                <w:sz w:val="20"/>
                <w:szCs w:val="20"/>
              </w:rPr>
              <w:t>Elio</w:t>
            </w:r>
            <w:proofErr w:type="spellEnd"/>
            <w:r w:rsidRPr="0023518B">
              <w:rPr>
                <w:rFonts w:ascii="Arial" w:hAnsi="Arial" w:cs="Arial"/>
                <w:sz w:val="20"/>
                <w:szCs w:val="20"/>
              </w:rPr>
              <w:t xml:space="preserve"> Macedo, que necessitou de socorro em razão de ter passado mal no momento em que saía desta Casa Legislativa, no dia 27 de janeiro do corrente.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>de nossos cumprimentos</w:t>
      </w:r>
      <w:r w:rsidR="0023518B">
        <w:rPr>
          <w:rFonts w:ascii="Arial" w:hAnsi="Arial" w:cs="Arial"/>
        </w:rPr>
        <w:t xml:space="preserve"> a</w:t>
      </w:r>
      <w:r w:rsidR="0023518B" w:rsidRPr="0023518B">
        <w:rPr>
          <w:rFonts w:ascii="Arial" w:hAnsi="Arial" w:cs="Arial"/>
        </w:rPr>
        <w:t xml:space="preserve">o funcionário Renan Vieira Rosa pelo auxílio prestado ao munícipe Sr. </w:t>
      </w:r>
      <w:proofErr w:type="spellStart"/>
      <w:r w:rsidR="0023518B" w:rsidRPr="0023518B">
        <w:rPr>
          <w:rFonts w:ascii="Arial" w:hAnsi="Arial" w:cs="Arial"/>
        </w:rPr>
        <w:t>Elio</w:t>
      </w:r>
      <w:proofErr w:type="spellEnd"/>
      <w:r w:rsidR="0023518B" w:rsidRPr="0023518B">
        <w:rPr>
          <w:rFonts w:ascii="Arial" w:hAnsi="Arial" w:cs="Arial"/>
        </w:rPr>
        <w:t xml:space="preserve"> Macedo, que necessitou de socorro em razão de ter passado mal no momento em que saía desta Casa Legislativa, no dia 27 de janeiro do corrente.</w:t>
      </w:r>
    </w:p>
    <w:p w:rsidR="006638D4" w:rsidRPr="006638D4" w:rsidRDefault="006638D4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b/>
          <w:i/>
        </w:rPr>
      </w:pPr>
      <w:bookmarkStart w:id="0" w:name="_GoBack"/>
      <w:r w:rsidRPr="006638D4">
        <w:rPr>
          <w:rFonts w:ascii="Arial" w:hAnsi="Arial" w:cs="Arial"/>
          <w:b/>
          <w:i/>
        </w:rPr>
        <w:t xml:space="preserve">“Todo cidadão tem que socorrer, mesmo porque os incidentes podem acontecer com qualquer um de nós”. </w:t>
      </w:r>
    </w:p>
    <w:bookmarkEnd w:id="0"/>
    <w:p w:rsidR="00BF791A" w:rsidRPr="00BF791A" w:rsidRDefault="0023518B" w:rsidP="0023518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 reconhecimento a este gesto de cidadania e solidariedade,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23518B">
        <w:rPr>
          <w:rFonts w:ascii="Arial" w:hAnsi="Arial" w:cs="Arial"/>
        </w:rPr>
        <w:t>3</w:t>
      </w:r>
      <w:proofErr w:type="gramEnd"/>
      <w:r w:rsidR="0023518B">
        <w:rPr>
          <w:rFonts w:ascii="Arial" w:hAnsi="Arial" w:cs="Arial"/>
        </w:rPr>
        <w:t xml:space="preserve"> de fevereiro de 2016.</w:t>
      </w:r>
    </w:p>
    <w:p w:rsidR="0023518B" w:rsidRDefault="0023518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518B" w:rsidRDefault="0023518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518B" w:rsidRDefault="0023518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518B" w:rsidRPr="00A34F2C" w:rsidRDefault="0023518B" w:rsidP="0023518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23518B" w:rsidRPr="00A34F2C" w:rsidRDefault="0023518B" w:rsidP="0023518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PT</w:t>
      </w:r>
    </w:p>
    <w:sectPr w:rsidR="0023518B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BC3" w:rsidRDefault="001D4BC3">
      <w:r>
        <w:separator/>
      </w:r>
    </w:p>
  </w:endnote>
  <w:endnote w:type="continuationSeparator" w:id="0">
    <w:p w:rsidR="001D4BC3" w:rsidRDefault="001D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BC3" w:rsidRDefault="001D4BC3">
      <w:r>
        <w:separator/>
      </w:r>
    </w:p>
  </w:footnote>
  <w:footnote w:type="continuationSeparator" w:id="0">
    <w:p w:rsidR="001D4BC3" w:rsidRDefault="001D4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9A6DB7B" wp14:editId="413EFC50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86261DB" wp14:editId="6150CB6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397F4C6" wp14:editId="27963F4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A06371F" wp14:editId="6B7D802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D4BC3"/>
    <w:rsid w:val="001F13C3"/>
    <w:rsid w:val="00204ED7"/>
    <w:rsid w:val="0023518B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638D4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A5E2B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8C51E-2761-43C5-B1CD-B994CB192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162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2016-02-02T12:12:00Z</dcterms:created>
  <dcterms:modified xsi:type="dcterms:W3CDTF">2016-02-02T12:22:00Z</dcterms:modified>
</cp:coreProperties>
</file>